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C8DB" w14:textId="77777777" w:rsidR="00EF28AA" w:rsidRDefault="00EF28AA" w:rsidP="00EF28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PYKE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80F26F7" w14:textId="77777777" w:rsidR="00EF28AA" w:rsidRDefault="00EF28AA" w:rsidP="00EF28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Buckfast Abbey.</w:t>
      </w:r>
    </w:p>
    <w:p w14:paraId="3856AE6B" w14:textId="77777777" w:rsidR="00EF28AA" w:rsidRDefault="00EF28AA" w:rsidP="00EF28AA">
      <w:pPr>
        <w:pStyle w:val="NoSpacing"/>
        <w:rPr>
          <w:rFonts w:cs="Times New Roman"/>
          <w:szCs w:val="24"/>
        </w:rPr>
      </w:pPr>
    </w:p>
    <w:p w14:paraId="706E0CCB" w14:textId="77777777" w:rsidR="00EF28AA" w:rsidRDefault="00EF28AA" w:rsidP="00EF28AA">
      <w:pPr>
        <w:pStyle w:val="NoSpacing"/>
        <w:rPr>
          <w:rFonts w:cs="Times New Roman"/>
          <w:szCs w:val="24"/>
        </w:rPr>
      </w:pPr>
    </w:p>
    <w:p w14:paraId="48EDC45A" w14:textId="77777777" w:rsidR="00EF28AA" w:rsidRDefault="00EF28AA" w:rsidP="00EF28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deacon in the chapel below the manor of Clyst, Devon.</w:t>
      </w:r>
    </w:p>
    <w:p w14:paraId="64928D3B" w14:textId="77777777" w:rsidR="00EF28AA" w:rsidRDefault="00EF28AA" w:rsidP="00EF28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540F6C9" w14:textId="77777777" w:rsidR="00EF28AA" w:rsidRDefault="00EF28AA" w:rsidP="00EF28A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08485B82" w14:textId="77777777" w:rsidR="00EF28AA" w:rsidRDefault="00EF28AA" w:rsidP="00EF28AA">
      <w:pPr>
        <w:pStyle w:val="NoSpacing"/>
        <w:rPr>
          <w:rFonts w:cs="Times New Roman"/>
          <w:szCs w:val="24"/>
        </w:rPr>
      </w:pPr>
    </w:p>
    <w:p w14:paraId="5AEB3F93" w14:textId="77777777" w:rsidR="00EF28AA" w:rsidRDefault="00EF28AA" w:rsidP="00EF28AA">
      <w:pPr>
        <w:pStyle w:val="NoSpacing"/>
        <w:rPr>
          <w:rFonts w:cs="Times New Roman"/>
          <w:szCs w:val="24"/>
        </w:rPr>
      </w:pPr>
    </w:p>
    <w:p w14:paraId="0DF2D0D5" w14:textId="77777777" w:rsidR="00EF28AA" w:rsidRDefault="00EF28AA" w:rsidP="00EF28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444C9A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D231D" w14:textId="77777777" w:rsidR="00EF28AA" w:rsidRDefault="00EF28AA" w:rsidP="009139A6">
      <w:r>
        <w:separator/>
      </w:r>
    </w:p>
  </w:endnote>
  <w:endnote w:type="continuationSeparator" w:id="0">
    <w:p w14:paraId="28019112" w14:textId="77777777" w:rsidR="00EF28AA" w:rsidRDefault="00EF28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5F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1D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5F4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06C42" w14:textId="77777777" w:rsidR="00EF28AA" w:rsidRDefault="00EF28AA" w:rsidP="009139A6">
      <w:r>
        <w:separator/>
      </w:r>
    </w:p>
  </w:footnote>
  <w:footnote w:type="continuationSeparator" w:id="0">
    <w:p w14:paraId="19FFDAFC" w14:textId="77777777" w:rsidR="00EF28AA" w:rsidRDefault="00EF28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D9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50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DD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A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28A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6BFF4"/>
  <w15:chartTrackingRefBased/>
  <w15:docId w15:val="{47679C95-3484-4158-96A0-202389EF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2023-10-13T09:57:00Z</dcterms:created>
  <dcterms:modified xsi:type="dcterms:W3CDTF">2023-10-13T09:57:00Z</dcterms:modified>
</cp:coreProperties>
</file>